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31D9" w14:textId="77777777" w:rsidR="002B165D" w:rsidRPr="00C61E0D" w:rsidRDefault="002B165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3E00D38E" w14:textId="77777777" w:rsidR="002B165D" w:rsidRPr="00C61E0D" w:rsidRDefault="002B165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0C0B372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61E0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3BB0F37B" w14:textId="25BC0809" w:rsidR="002B165D" w:rsidRPr="00C61E0D" w:rsidRDefault="00AB3151" w:rsidP="00AB315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adres, w zależności od podmiotu: NIP/PESEL, KRS/CEiDG)</w:t>
      </w:r>
    </w:p>
    <w:p w14:paraId="0E799213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68E594F4" w14:textId="2A3A4503" w:rsidR="002B165D" w:rsidRPr="00C61E0D" w:rsidRDefault="00AB3151" w:rsidP="00AB3151">
      <w:pPr>
        <w:ind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4A903B5E" w14:textId="77777777" w:rsidR="002B165D" w:rsidRPr="00C61E0D" w:rsidRDefault="002B165D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1A42601D" w14:textId="77777777" w:rsidR="002B165D" w:rsidRPr="00C61E0D" w:rsidRDefault="002B165D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2B165D" w:rsidRPr="00C61E0D" w14:paraId="75839CD2" w14:textId="77777777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FA3" w14:textId="77777777" w:rsidR="002B165D" w:rsidRPr="00C61E0D" w:rsidRDefault="003C406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14:paraId="39F51EE1" w14:textId="77777777" w:rsidR="002B165D" w:rsidRPr="00C61E0D" w:rsidRDefault="003C406C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składane w zakresie art. 108 ust. 1 pkt. 5 ustawy z dnia 11 września 2019 r. Prawo zamówień</w:t>
            </w:r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 xml:space="preserve"> publicznych (t.j. Dz. U. z 2024 r. poz. 1320</w:t>
            </w: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) (dalej jako: ustawa Pzp), dotyczące:</w:t>
            </w:r>
          </w:p>
          <w:p w14:paraId="0BAE7196" w14:textId="77777777" w:rsidR="002B165D" w:rsidRPr="00C61E0D" w:rsidRDefault="003C406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14:paraId="3E4844C9" w14:textId="77777777" w:rsidR="002B165D" w:rsidRPr="00C61E0D" w:rsidRDefault="002B1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242145" w14:textId="77777777" w:rsidR="002B165D" w:rsidRPr="00C61E0D" w:rsidRDefault="002B165D">
      <w:pPr>
        <w:pStyle w:val="Nagwek3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661D2D01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sz w:val="22"/>
          <w:szCs w:val="22"/>
        </w:rPr>
        <w:t>Na potrzeby postępowania o udzielenie zamówienia publicznego, pn.:</w:t>
      </w:r>
    </w:p>
    <w:p w14:paraId="5CFFAEAD" w14:textId="76B4A24B" w:rsidR="003D5100" w:rsidRPr="004A70AA" w:rsidRDefault="004A70AA" w:rsidP="004A70AA">
      <w:pPr>
        <w:spacing w:line="276" w:lineRule="auto"/>
        <w:jc w:val="center"/>
        <w:rPr>
          <w:rFonts w:ascii="Calibri" w:hAnsi="Calibri" w:cs="Calibri"/>
          <w:b/>
          <w:color w:val="0070C0"/>
          <w:sz w:val="22"/>
          <w:szCs w:val="22"/>
        </w:rPr>
      </w:pPr>
      <w:r w:rsidRPr="004A70AA">
        <w:rPr>
          <w:rFonts w:ascii="Calibri" w:hAnsi="Calibri" w:cs="Calibri"/>
          <w:b/>
          <w:color w:val="0070C0"/>
          <w:sz w:val="22"/>
          <w:szCs w:val="22"/>
        </w:rPr>
        <w:t>„Opieka serwisowa oprogramowania aplikacyjnego na potrzeby Szpitala Miejskiego w Siemianowicach Śląskich Sp. z o. o.”</w:t>
      </w:r>
    </w:p>
    <w:p w14:paraId="2EF659B1" w14:textId="77777777" w:rsidR="003D5100" w:rsidRPr="003D5100" w:rsidRDefault="003D5100" w:rsidP="003D5100">
      <w:pPr>
        <w:pStyle w:val="pkt"/>
        <w:autoSpaceDE w:val="0"/>
        <w:jc w:val="center"/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</w:pPr>
    </w:p>
    <w:p w14:paraId="2A6CE958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C61E0D">
        <w:rPr>
          <w:rFonts w:asciiTheme="minorHAnsi" w:hAnsiTheme="minorHAnsi" w:cstheme="minorHAnsi"/>
          <w:bCs/>
          <w:sz w:val="22"/>
          <w:szCs w:val="22"/>
        </w:rPr>
        <w:t>oświadczam/(-my), co następuje:</w:t>
      </w:r>
    </w:p>
    <w:p w14:paraId="2F409EB3" w14:textId="46F27637" w:rsidR="002B165D" w:rsidRPr="00C61E0D" w:rsidRDefault="003C40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nie przynależę</w:t>
      </w: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  <w:vertAlign w:val="superscript"/>
        </w:rPr>
        <w:t>1</w:t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="00C61E0D">
        <w:rPr>
          <w:rFonts w:asciiTheme="minorHAnsi" w:hAnsiTheme="minorHAnsi" w:cstheme="minorHAnsi"/>
          <w:sz w:val="22"/>
          <w:szCs w:val="22"/>
        </w:rPr>
        <w:br/>
      </w:r>
      <w:r w:rsidRPr="00C61E0D">
        <w:rPr>
          <w:rFonts w:asciiTheme="minorHAnsi" w:hAnsiTheme="minorHAnsi" w:cstheme="minorHAnsi"/>
          <w:sz w:val="22"/>
          <w:szCs w:val="22"/>
        </w:rPr>
        <w:t>o ochronie konkurencji i</w:t>
      </w:r>
      <w:r w:rsidR="00DF0711" w:rsidRPr="00C61E0D">
        <w:rPr>
          <w:rFonts w:asciiTheme="minorHAnsi" w:hAnsiTheme="minorHAnsi" w:cstheme="minorHAnsi"/>
          <w:sz w:val="22"/>
          <w:szCs w:val="22"/>
        </w:rPr>
        <w:t xml:space="preserve">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(t.j.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postępowaniu.</w:t>
      </w:r>
    </w:p>
    <w:p w14:paraId="5D1508AD" w14:textId="77777777" w:rsidR="002B165D" w:rsidRPr="00C61E0D" w:rsidRDefault="002B165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AFAB1EA" w14:textId="35F91810" w:rsidR="002B165D" w:rsidRPr="00C61E0D" w:rsidRDefault="003C406C">
      <w:pPr>
        <w:widowControl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przynależę</w:t>
      </w:r>
      <w:r w:rsidRPr="00C61E0D">
        <w:rPr>
          <w:rStyle w:val="Odwoanieprzypisudolnego"/>
          <w:rFonts w:asciiTheme="minorHAnsi" w:hAnsiTheme="minorHAnsi" w:cstheme="minorHAnsi"/>
          <w:b/>
          <w:bCs/>
          <w:sz w:val="22"/>
          <w:szCs w:val="22"/>
          <w:u w:val="single"/>
        </w:rPr>
        <w:footnoteReference w:id="1"/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o ochron</w:t>
      </w:r>
      <w:r w:rsidR="00F604AE" w:rsidRPr="00C61E0D">
        <w:rPr>
          <w:rFonts w:asciiTheme="minorHAnsi" w:hAnsiTheme="minorHAnsi" w:cstheme="minorHAnsi"/>
          <w:sz w:val="22"/>
          <w:szCs w:val="22"/>
        </w:rPr>
        <w:t>ie konkurencji i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(t.j.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postępowaniu:</w:t>
      </w:r>
    </w:p>
    <w:tbl>
      <w:tblPr>
        <w:tblW w:w="910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994"/>
        <w:gridCol w:w="5562"/>
      </w:tblGrid>
      <w:tr w:rsidR="002B165D" w:rsidRPr="00C61E0D" w14:paraId="3E49E941" w14:textId="77777777">
        <w:trPr>
          <w:trHeight w:val="32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020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E5C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9DC2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2B165D" w:rsidRPr="00C61E0D" w14:paraId="7BE1BA6A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2AE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5E14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ADD89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165D" w:rsidRPr="00C61E0D" w14:paraId="358D48CF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790F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F45C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6B4D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2EECE4" w14:textId="77777777" w:rsidR="002B165D" w:rsidRPr="00C61E0D" w:rsidRDefault="003C406C">
      <w:pPr>
        <w:widowControl w:val="0"/>
        <w:spacing w:before="120" w:line="36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61E0D">
        <w:rPr>
          <w:rFonts w:asciiTheme="minorHAnsi" w:hAnsiTheme="minorHAnsi" w:cstheme="minorHAnsi"/>
          <w:sz w:val="22"/>
          <w:szCs w:val="22"/>
          <w:u w:val="single"/>
        </w:rPr>
        <w:t>Uwaga</w:t>
      </w:r>
    </w:p>
    <w:p w14:paraId="2AA9AA0C" w14:textId="07441552" w:rsidR="00BD52B0" w:rsidRPr="00BD52B0" w:rsidRDefault="003C406C" w:rsidP="00BD52B0">
      <w:pPr>
        <w:widowControl w:val="0"/>
        <w:spacing w:after="48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61E0D">
        <w:rPr>
          <w:rFonts w:asciiTheme="minorHAnsi" w:hAnsiTheme="minorHAnsi" w:cstheme="minorHAnsi"/>
          <w:iCs/>
          <w:sz w:val="22"/>
          <w:szCs w:val="22"/>
        </w:rPr>
        <w:t>Wykonawca może przedstawić dokumenty lub informacje potwierdzające przygotowanie oferty niezależnie od innego Wykonawcy należącego do tej samej grupy kapitałowej.</w:t>
      </w:r>
    </w:p>
    <w:p w14:paraId="49ED56AA" w14:textId="77777777" w:rsidR="00BD52B0" w:rsidRPr="00757269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p w14:paraId="31229C76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17D93981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037FCD27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8EE08F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3EDBB81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7887816" w14:textId="77777777" w:rsidR="002B165D" w:rsidRPr="00C61E0D" w:rsidRDefault="002B165D">
      <w:pPr>
        <w:widowControl w:val="0"/>
        <w:spacing w:after="120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2B165D" w:rsidRPr="00C61E0D">
      <w:headerReference w:type="default" r:id="rId6"/>
      <w:footerReference w:type="default" r:id="rId7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21BC" w14:textId="77777777" w:rsidR="001F355C" w:rsidRDefault="001F355C">
      <w:r>
        <w:separator/>
      </w:r>
    </w:p>
  </w:endnote>
  <w:endnote w:type="continuationSeparator" w:id="0">
    <w:p w14:paraId="7A89C4FC" w14:textId="77777777" w:rsidR="001F355C" w:rsidRDefault="001F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DC4E" w14:textId="77777777" w:rsidR="00CC55FA" w:rsidRPr="00CC55FA" w:rsidRDefault="00CC55FA" w:rsidP="00CC55FA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ascii="Calibri" w:eastAsiaTheme="minorEastAsia" w:hAnsi="Calibri" w:cs="Calibri"/>
        <w:sz w:val="18"/>
        <w:szCs w:val="18"/>
      </w:rPr>
    </w:pPr>
    <w:r w:rsidRPr="00CC55FA">
      <w:rPr>
        <w:rFonts w:ascii="Calibri" w:eastAsiaTheme="minorEastAsia" w:hAnsi="Calibri" w:cs="Calibri"/>
        <w:i/>
        <w:sz w:val="18"/>
        <w:szCs w:val="18"/>
      </w:rPr>
      <w:t>Zamawiający: Szpital Miejski w Siemianowicach Śląskich Sp. z o. o.</w:t>
    </w:r>
  </w:p>
  <w:p w14:paraId="22ECD846" w14:textId="17C571AF" w:rsidR="00714918" w:rsidRDefault="003C406C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9A9BE" w14:textId="77777777" w:rsidR="001F355C" w:rsidRDefault="001F355C">
      <w:r>
        <w:rPr>
          <w:color w:val="000000"/>
        </w:rPr>
        <w:separator/>
      </w:r>
    </w:p>
  </w:footnote>
  <w:footnote w:type="continuationSeparator" w:id="0">
    <w:p w14:paraId="1DCCCF6E" w14:textId="77777777" w:rsidR="001F355C" w:rsidRDefault="001F355C">
      <w:r>
        <w:continuationSeparator/>
      </w:r>
    </w:p>
  </w:footnote>
  <w:footnote w:id="1">
    <w:p w14:paraId="5E6346E4" w14:textId="77777777" w:rsidR="002B165D" w:rsidRPr="00BD52B0" w:rsidRDefault="003C406C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BD52B0">
        <w:rPr>
          <w:rStyle w:val="Odwoanieprzypisudolnego"/>
          <w:rFonts w:asciiTheme="minorHAnsi" w:hAnsiTheme="minorHAnsi" w:cstheme="minorHAnsi"/>
        </w:rPr>
        <w:footnoteRef/>
      </w:r>
      <w:r w:rsidRPr="00BD52B0">
        <w:rPr>
          <w:rFonts w:asciiTheme="minorHAnsi" w:hAnsiTheme="minorHAnsi" w:cstheme="minorHAnsi"/>
        </w:rPr>
        <w:t xml:space="preserve"> </w:t>
      </w:r>
      <w:r w:rsidRPr="00BD52B0">
        <w:rPr>
          <w:rFonts w:asciiTheme="minorHAnsi" w:hAnsiTheme="minorHAnsi" w:cstheme="minorHAnsi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D5EA" w14:textId="3AB69E05" w:rsidR="00CC55FA" w:rsidRPr="00CC55FA" w:rsidRDefault="00CC55FA" w:rsidP="00CC55FA">
    <w:pPr>
      <w:tabs>
        <w:tab w:val="right" w:pos="9072"/>
      </w:tabs>
      <w:suppressAutoHyphens w:val="0"/>
      <w:autoSpaceDE w:val="0"/>
      <w:spacing w:line="276" w:lineRule="auto"/>
      <w:textAlignment w:val="auto"/>
      <w:rPr>
        <w:rFonts w:ascii="Calibri" w:hAnsi="Calibri" w:cs="Calibri"/>
        <w:i/>
        <w:color w:val="000000"/>
        <w:u w:val="single"/>
      </w:rPr>
    </w:pPr>
    <w:r w:rsidRPr="00CC55FA">
      <w:rPr>
        <w:rFonts w:ascii="Calibri" w:hAnsi="Calibri" w:cs="Calibri"/>
        <w:i/>
        <w:u w:val="single"/>
      </w:rPr>
      <w:t>numer referencyjny sprawy: SZM/DZ/</w:t>
    </w:r>
    <w:r w:rsidR="007A7F39">
      <w:rPr>
        <w:rFonts w:ascii="Calibri" w:hAnsi="Calibri" w:cs="Calibri"/>
        <w:i/>
        <w:u w:val="single"/>
      </w:rPr>
      <w:t>TP/</w:t>
    </w:r>
    <w:r w:rsidRPr="00CC55FA">
      <w:rPr>
        <w:rFonts w:ascii="Calibri" w:hAnsi="Calibri" w:cs="Calibri"/>
        <w:i/>
        <w:u w:val="single"/>
      </w:rPr>
      <w:t>34</w:t>
    </w:r>
    <w:r w:rsidR="00BD52B0">
      <w:rPr>
        <w:rFonts w:ascii="Calibri" w:hAnsi="Calibri" w:cs="Calibri"/>
        <w:i/>
        <w:u w:val="single"/>
      </w:rPr>
      <w:t>1</w:t>
    </w:r>
    <w:r w:rsidRPr="00CC55FA">
      <w:rPr>
        <w:rFonts w:ascii="Calibri" w:hAnsi="Calibri" w:cs="Calibri"/>
        <w:i/>
        <w:u w:val="single"/>
      </w:rPr>
      <w:t>/</w:t>
    </w:r>
    <w:r w:rsidR="007A7F39">
      <w:rPr>
        <w:rFonts w:ascii="Calibri" w:hAnsi="Calibri" w:cs="Calibri"/>
        <w:i/>
        <w:u w:val="single"/>
      </w:rPr>
      <w:t>0</w:t>
    </w:r>
    <w:r w:rsidR="004A70AA">
      <w:rPr>
        <w:rFonts w:ascii="Calibri" w:hAnsi="Calibri" w:cs="Calibri"/>
        <w:i/>
        <w:u w:val="single"/>
      </w:rPr>
      <w:t>4</w:t>
    </w:r>
    <w:r w:rsidRPr="00CC55FA">
      <w:rPr>
        <w:rFonts w:ascii="Calibri" w:hAnsi="Calibri" w:cs="Calibri"/>
        <w:i/>
        <w:u w:val="single"/>
      </w:rPr>
      <w:t>/202</w:t>
    </w:r>
    <w:r w:rsidR="007A7F39">
      <w:rPr>
        <w:rFonts w:ascii="Calibri" w:hAnsi="Calibri" w:cs="Calibri"/>
        <w:i/>
        <w:u w:val="single"/>
      </w:rPr>
      <w:t>6</w:t>
    </w:r>
    <w:r w:rsidRPr="00CC55FA">
      <w:rPr>
        <w:rFonts w:ascii="Calibri" w:hAnsi="Calibri" w:cs="Calibri"/>
        <w:i/>
        <w:color w:val="000000"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color w:val="000000"/>
        <w:u w:val="single"/>
      </w:rPr>
      <w:tab/>
      <w:t xml:space="preserve">Załącznik nr </w:t>
    </w:r>
    <w:r>
      <w:rPr>
        <w:rFonts w:ascii="Calibri" w:hAnsi="Calibri" w:cs="Calibri"/>
        <w:i/>
        <w:color w:val="000000"/>
        <w:u w:val="single"/>
      </w:rPr>
      <w:t>6</w:t>
    </w:r>
    <w:r w:rsidRPr="00CC55FA">
      <w:rPr>
        <w:rFonts w:ascii="Calibri" w:hAnsi="Calibri" w:cs="Calibri"/>
        <w:i/>
        <w:color w:val="000000"/>
        <w:u w:val="single"/>
      </w:rPr>
      <w:t xml:space="preserve"> do SWZ</w:t>
    </w:r>
  </w:p>
  <w:p w14:paraId="10B18716" w14:textId="77777777" w:rsidR="00CC55FA" w:rsidRDefault="00CC55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5D"/>
    <w:rsid w:val="00091584"/>
    <w:rsid w:val="001A1B1A"/>
    <w:rsid w:val="001D41F8"/>
    <w:rsid w:val="001F355C"/>
    <w:rsid w:val="00217376"/>
    <w:rsid w:val="00235264"/>
    <w:rsid w:val="00246D17"/>
    <w:rsid w:val="00274512"/>
    <w:rsid w:val="002B165D"/>
    <w:rsid w:val="002F23FD"/>
    <w:rsid w:val="00373CF3"/>
    <w:rsid w:val="003C406C"/>
    <w:rsid w:val="003C6453"/>
    <w:rsid w:val="003D5100"/>
    <w:rsid w:val="0048513A"/>
    <w:rsid w:val="004A70AA"/>
    <w:rsid w:val="0056219F"/>
    <w:rsid w:val="005E549B"/>
    <w:rsid w:val="00606124"/>
    <w:rsid w:val="006179B7"/>
    <w:rsid w:val="00623759"/>
    <w:rsid w:val="00687CE2"/>
    <w:rsid w:val="00695DA9"/>
    <w:rsid w:val="006A1E32"/>
    <w:rsid w:val="00714918"/>
    <w:rsid w:val="007A7F39"/>
    <w:rsid w:val="007C7EEA"/>
    <w:rsid w:val="00876128"/>
    <w:rsid w:val="00881874"/>
    <w:rsid w:val="00886088"/>
    <w:rsid w:val="00894A7B"/>
    <w:rsid w:val="009443EB"/>
    <w:rsid w:val="00957B75"/>
    <w:rsid w:val="009B07F9"/>
    <w:rsid w:val="00A14512"/>
    <w:rsid w:val="00A37DE9"/>
    <w:rsid w:val="00AB3151"/>
    <w:rsid w:val="00B434A6"/>
    <w:rsid w:val="00B8325B"/>
    <w:rsid w:val="00BC542E"/>
    <w:rsid w:val="00BD52B0"/>
    <w:rsid w:val="00BF1783"/>
    <w:rsid w:val="00C61A5A"/>
    <w:rsid w:val="00C61E0D"/>
    <w:rsid w:val="00CC55FA"/>
    <w:rsid w:val="00D14004"/>
    <w:rsid w:val="00D218B7"/>
    <w:rsid w:val="00DF0711"/>
    <w:rsid w:val="00E33E32"/>
    <w:rsid w:val="00F25A39"/>
    <w:rsid w:val="00F604AE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47F07"/>
  <w15:docId w15:val="{E626108C-BED5-4B08-B781-32BA403A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3D5100"/>
    <w:pPr>
      <w:suppressAutoHyphens w:val="0"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Bezodstpw">
    <w:name w:val="No Spacing"/>
    <w:uiPriority w:val="1"/>
    <w:qFormat/>
    <w:rsid w:val="00BD52B0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12</cp:revision>
  <cp:lastPrinted>2025-04-28T10:16:00Z</cp:lastPrinted>
  <dcterms:created xsi:type="dcterms:W3CDTF">2025-04-16T06:18:00Z</dcterms:created>
  <dcterms:modified xsi:type="dcterms:W3CDTF">2026-04-15T06:25:00Z</dcterms:modified>
</cp:coreProperties>
</file>